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6690C" w14:textId="77777777" w:rsidR="00B42DD0" w:rsidRDefault="00B42DD0" w:rsidP="00B42D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MIRRESON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1AD8C522" w14:textId="77777777" w:rsidR="00B42DD0" w:rsidRDefault="00B42DD0" w:rsidP="00B42D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Lancaster.</w:t>
      </w:r>
    </w:p>
    <w:p w14:paraId="090F5FAE" w14:textId="77777777" w:rsidR="00B42DD0" w:rsidRDefault="00B42DD0" w:rsidP="00B42D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D63DC6" w14:textId="77777777" w:rsidR="00B42DD0" w:rsidRDefault="00B42DD0" w:rsidP="00B42D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0CAB2D" w14:textId="77777777" w:rsidR="00B42DD0" w:rsidRDefault="00B42DD0" w:rsidP="00B42D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take the castles, </w:t>
      </w:r>
      <w:proofErr w:type="gramStart"/>
      <w:r>
        <w:rPr>
          <w:rFonts w:ascii="Times New Roman" w:hAnsi="Times New Roman" w:cs="Times New Roman"/>
          <w:sz w:val="24"/>
          <w:szCs w:val="24"/>
        </w:rPr>
        <w:t>lordships</w:t>
      </w:r>
      <w:proofErr w:type="gramEnd"/>
    </w:p>
    <w:p w14:paraId="740F9371" w14:textId="77777777" w:rsidR="00B42DD0" w:rsidRDefault="00B42DD0" w:rsidP="00B42D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etc. of </w:t>
      </w:r>
      <w:proofErr w:type="gramStart"/>
      <w:r>
        <w:rPr>
          <w:rFonts w:ascii="Times New Roman" w:hAnsi="Times New Roman" w:cs="Times New Roman"/>
          <w:sz w:val="24"/>
          <w:szCs w:val="24"/>
        </w:rPr>
        <w:t>evil-doers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 Ireland into the King’s hands and to have their goods and</w:t>
      </w:r>
    </w:p>
    <w:p w14:paraId="14985BCD" w14:textId="77777777" w:rsidR="00B42DD0" w:rsidRDefault="00B42DD0" w:rsidP="00B42D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chattels conveyed with all convenient speed to London and be </w:t>
      </w:r>
      <w:proofErr w:type="gramStart"/>
      <w:r>
        <w:rPr>
          <w:rFonts w:ascii="Times New Roman" w:hAnsi="Times New Roman" w:cs="Times New Roman"/>
          <w:sz w:val="24"/>
          <w:szCs w:val="24"/>
        </w:rPr>
        <w:t>delivered</w:t>
      </w:r>
      <w:proofErr w:type="gramEnd"/>
    </w:p>
    <w:p w14:paraId="340683CA" w14:textId="77777777" w:rsidR="00B42DD0" w:rsidRDefault="00B42DD0" w:rsidP="00B42D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 the Treasurer.    (C.F.R. 1399-1405 pp.51-2)</w:t>
      </w:r>
    </w:p>
    <w:p w14:paraId="78FABEB0" w14:textId="77777777" w:rsidR="00B42DD0" w:rsidRDefault="00B42DD0" w:rsidP="00B42D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724BC4" w14:textId="77777777" w:rsidR="00B42DD0" w:rsidRDefault="00B42DD0" w:rsidP="00B42D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D17259" w14:textId="77777777" w:rsidR="00B42DD0" w:rsidRDefault="00B42DD0" w:rsidP="00B42D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April 2021</w:t>
      </w:r>
    </w:p>
    <w:p w14:paraId="52A772B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1B28AD" w14:textId="77777777" w:rsidR="00B42DD0" w:rsidRDefault="00B42DD0" w:rsidP="009139A6">
      <w:r>
        <w:separator/>
      </w:r>
    </w:p>
  </w:endnote>
  <w:endnote w:type="continuationSeparator" w:id="0">
    <w:p w14:paraId="285654CD" w14:textId="77777777" w:rsidR="00B42DD0" w:rsidRDefault="00B42D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040B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DC81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518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E86D2E" w14:textId="77777777" w:rsidR="00B42DD0" w:rsidRDefault="00B42DD0" w:rsidP="009139A6">
      <w:r>
        <w:separator/>
      </w:r>
    </w:p>
  </w:footnote>
  <w:footnote w:type="continuationSeparator" w:id="0">
    <w:p w14:paraId="636EE95F" w14:textId="77777777" w:rsidR="00B42DD0" w:rsidRDefault="00B42D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14505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365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E5C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DD0"/>
    <w:rsid w:val="000666E0"/>
    <w:rsid w:val="002510B7"/>
    <w:rsid w:val="005C130B"/>
    <w:rsid w:val="00826F5C"/>
    <w:rsid w:val="009139A6"/>
    <w:rsid w:val="009448BB"/>
    <w:rsid w:val="00A3176C"/>
    <w:rsid w:val="00AE65F8"/>
    <w:rsid w:val="00B42DD0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E6AEB"/>
  <w15:chartTrackingRefBased/>
  <w15:docId w15:val="{4BDEB95B-EEE0-4A3D-B38B-7FD1B2957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2021-04-16T08:21:00Z</dcterms:created>
  <dcterms:modified xsi:type="dcterms:W3CDTF">2021-04-16T08:22:00Z</dcterms:modified>
</cp:coreProperties>
</file>